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2058" w14:textId="77777777" w:rsidR="006262B4" w:rsidRDefault="00B42F35" w:rsidP="006262B4">
      <w:pPr>
        <w:jc w:val="center"/>
      </w:pPr>
      <w:bookmarkStart w:id="0" w:name="Text10"/>
      <w:r>
        <w:rPr>
          <w:rFonts w:ascii="Verdana" w:hAnsi="Verdana"/>
          <w:noProof/>
          <w:color w:val="171717"/>
          <w:sz w:val="21"/>
          <w:szCs w:val="21"/>
        </w:rPr>
        <w:drawing>
          <wp:inline distT="0" distB="0" distL="0" distR="0" wp14:anchorId="487D1B87" wp14:editId="0295F292">
            <wp:extent cx="4152900" cy="1304925"/>
            <wp:effectExtent l="0" t="0" r="0" b="0"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89488" w14:textId="77777777" w:rsidR="006262B4" w:rsidRDefault="006262B4" w:rsidP="006262B4">
      <w:pPr>
        <w:jc w:val="center"/>
      </w:pPr>
    </w:p>
    <w:p w14:paraId="3426E09A" w14:textId="77777777" w:rsidR="00C813A9" w:rsidRDefault="00C813A9" w:rsidP="006262B4">
      <w:pPr>
        <w:jc w:val="center"/>
      </w:pPr>
    </w:p>
    <w:p w14:paraId="52833A74" w14:textId="77777777" w:rsidR="00C813A9" w:rsidRPr="0096356A" w:rsidRDefault="00C813A9" w:rsidP="006262B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76D71" w14:paraId="3D44F436" w14:textId="77777777" w:rsidTr="00576D71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F664B10" w14:textId="77777777" w:rsidR="006262B4" w:rsidRPr="00576D71" w:rsidRDefault="006262B4" w:rsidP="00BB3870">
            <w:pPr>
              <w:rPr>
                <w:rFonts w:eastAsia="Calibri"/>
                <w:szCs w:val="22"/>
              </w:rPr>
            </w:pPr>
            <w:r w:rsidRPr="00576D71">
              <w:rPr>
                <w:rFonts w:eastAsia="Calibri"/>
                <w:szCs w:val="22"/>
              </w:rPr>
              <w:t>OTSUS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25A4CE6" w14:textId="77777777" w:rsidR="006262B4" w:rsidRPr="00576D71" w:rsidRDefault="006262B4" w:rsidP="00576D71">
            <w:pPr>
              <w:jc w:val="right"/>
              <w:rPr>
                <w:rFonts w:eastAsia="Calibri"/>
                <w:szCs w:val="22"/>
              </w:rPr>
            </w:pPr>
            <w:r w:rsidRPr="00576D71">
              <w:rPr>
                <w:rFonts w:eastAsia="Calibri"/>
                <w:szCs w:val="22"/>
              </w:rPr>
              <w:t>EELNÕU</w:t>
            </w:r>
          </w:p>
        </w:tc>
      </w:tr>
    </w:tbl>
    <w:p w14:paraId="1959A199" w14:textId="77777777" w:rsidR="006262B4" w:rsidRDefault="006262B4" w:rsidP="006262B4"/>
    <w:p w14:paraId="1E99263A" w14:textId="77777777" w:rsidR="006262B4" w:rsidRDefault="006262B4" w:rsidP="006262B4"/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76D71" w14:paraId="7081B024" w14:textId="77777777" w:rsidTr="00576D71">
        <w:tc>
          <w:tcPr>
            <w:tcW w:w="4531" w:type="dxa"/>
          </w:tcPr>
          <w:p w14:paraId="745C4906" w14:textId="77777777" w:rsidR="006262B4" w:rsidRPr="00576D71" w:rsidRDefault="006262B4" w:rsidP="00BB3870">
            <w:pPr>
              <w:rPr>
                <w:rFonts w:eastAsia="Calibri"/>
                <w:szCs w:val="22"/>
              </w:rPr>
            </w:pPr>
            <w:r w:rsidRPr="00576D71">
              <w:rPr>
                <w:rFonts w:eastAsia="Calibri"/>
                <w:szCs w:val="22"/>
              </w:rPr>
              <w:t>Kiiu</w:t>
            </w:r>
          </w:p>
        </w:tc>
        <w:tc>
          <w:tcPr>
            <w:tcW w:w="4531" w:type="dxa"/>
          </w:tcPr>
          <w:p w14:paraId="136A4FBD" w14:textId="53DDEC3F" w:rsidR="006262B4" w:rsidRPr="00576D71" w:rsidRDefault="00344E52" w:rsidP="00344E5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                                   </w:t>
            </w:r>
            <w:r w:rsidR="003010CE">
              <w:rPr>
                <w:rFonts w:eastAsia="Calibri"/>
                <w:szCs w:val="22"/>
              </w:rPr>
              <w:t>25</w:t>
            </w:r>
            <w:r w:rsidR="00C813A9">
              <w:rPr>
                <w:rFonts w:eastAsia="Calibri"/>
                <w:szCs w:val="22"/>
              </w:rPr>
              <w:t>.</w:t>
            </w:r>
            <w:r w:rsidR="00F61964">
              <w:rPr>
                <w:rFonts w:eastAsia="Calibri"/>
                <w:szCs w:val="22"/>
              </w:rPr>
              <w:t xml:space="preserve"> </w:t>
            </w:r>
            <w:r w:rsidR="00645332">
              <w:rPr>
                <w:rFonts w:eastAsia="Calibri"/>
                <w:szCs w:val="22"/>
              </w:rPr>
              <w:t>märts</w:t>
            </w:r>
            <w:r w:rsidR="006262B4" w:rsidRPr="00576D71">
              <w:rPr>
                <w:rFonts w:eastAsia="Calibri"/>
                <w:szCs w:val="22"/>
              </w:rPr>
              <w:t xml:space="preserve"> 20</w:t>
            </w:r>
            <w:r w:rsidR="005F2F59">
              <w:rPr>
                <w:rFonts w:eastAsia="Calibri"/>
                <w:szCs w:val="22"/>
              </w:rPr>
              <w:t>2</w:t>
            </w:r>
            <w:r w:rsidR="00645332">
              <w:rPr>
                <w:rFonts w:eastAsia="Calibri"/>
                <w:szCs w:val="22"/>
              </w:rPr>
              <w:t>6</w:t>
            </w:r>
            <w:r w:rsidR="006262B4" w:rsidRPr="00576D71">
              <w:rPr>
                <w:rFonts w:eastAsia="Calibri"/>
                <w:szCs w:val="22"/>
              </w:rPr>
              <w:t xml:space="preserve"> nr </w:t>
            </w:r>
            <w:r>
              <w:rPr>
                <w:rFonts w:eastAsia="Calibri"/>
                <w:szCs w:val="22"/>
              </w:rPr>
              <w:t>xx</w:t>
            </w:r>
          </w:p>
        </w:tc>
      </w:tr>
    </w:tbl>
    <w:p w14:paraId="3A4F54E8" w14:textId="09B660C2" w:rsidR="006262B4" w:rsidRDefault="006262B4" w:rsidP="006262B4">
      <w:pPr>
        <w:rPr>
          <w:b/>
        </w:rPr>
      </w:pPr>
    </w:p>
    <w:p w14:paraId="10791DA1" w14:textId="77777777" w:rsidR="00C813A9" w:rsidRDefault="00C813A9" w:rsidP="006262B4">
      <w:pPr>
        <w:rPr>
          <w:b/>
        </w:rPr>
      </w:pPr>
    </w:p>
    <w:p w14:paraId="117258B2" w14:textId="77777777" w:rsidR="00C813A9" w:rsidRDefault="00C813A9" w:rsidP="006262B4">
      <w:pPr>
        <w:rPr>
          <w:b/>
        </w:rPr>
      </w:pPr>
    </w:p>
    <w:p w14:paraId="6AC168C6" w14:textId="60D55A52" w:rsidR="00823EA1" w:rsidRPr="00823EA1" w:rsidRDefault="007E0FA1" w:rsidP="00823EA1">
      <w:pPr>
        <w:pStyle w:val="Pealkiri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Kaberla küla Lehe</w:t>
      </w:r>
      <w:r w:rsidR="00823EA1" w:rsidRPr="00823EA1">
        <w:rPr>
          <w:rFonts w:ascii="Times New Roman" w:hAnsi="Times New Roman"/>
          <w:sz w:val="24"/>
          <w:szCs w:val="24"/>
        </w:rPr>
        <w:t xml:space="preserve"> kinnistu </w:t>
      </w:r>
      <w:r w:rsidR="00F62C90">
        <w:rPr>
          <w:rFonts w:ascii="Times New Roman" w:hAnsi="Times New Roman"/>
          <w:sz w:val="24"/>
          <w:szCs w:val="24"/>
        </w:rPr>
        <w:br/>
      </w:r>
      <w:r w:rsidR="00823EA1" w:rsidRPr="00823EA1">
        <w:rPr>
          <w:rFonts w:ascii="Times New Roman" w:hAnsi="Times New Roman"/>
          <w:sz w:val="24"/>
          <w:szCs w:val="24"/>
        </w:rPr>
        <w:t xml:space="preserve">detailplaneeringu </w:t>
      </w:r>
      <w:r w:rsidR="007C3FD2">
        <w:rPr>
          <w:rFonts w:ascii="Times New Roman" w:hAnsi="Times New Roman"/>
          <w:sz w:val="24"/>
          <w:szCs w:val="24"/>
        </w:rPr>
        <w:t>kehtestamine</w:t>
      </w:r>
    </w:p>
    <w:p w14:paraId="18DD520B" w14:textId="77777777" w:rsidR="00823EA1" w:rsidRDefault="00823EA1" w:rsidP="00823EA1">
      <w:pPr>
        <w:jc w:val="both"/>
      </w:pPr>
    </w:p>
    <w:p w14:paraId="7DA128DD" w14:textId="25B71A0B" w:rsidR="00823EA1" w:rsidRDefault="00823EA1" w:rsidP="00191C58">
      <w:pPr>
        <w:pStyle w:val="Default"/>
        <w:jc w:val="both"/>
      </w:pPr>
      <w:r w:rsidRPr="000F2054">
        <w:t>Kuusalu Vallav</w:t>
      </w:r>
      <w:r w:rsidR="00F61964">
        <w:t>olikogule</w:t>
      </w:r>
      <w:r w:rsidRPr="000F2054">
        <w:t xml:space="preserve"> on esitatud </w:t>
      </w:r>
      <w:r w:rsidR="00D777D4">
        <w:t>kehtestamiseks</w:t>
      </w:r>
      <w:r w:rsidRPr="008B258E">
        <w:t xml:space="preserve"> </w:t>
      </w:r>
      <w:r w:rsidR="007E0FA1" w:rsidRPr="007E0FA1">
        <w:t xml:space="preserve">Kaberla küla Lehe kinnistu (35201:001:0297) </w:t>
      </w:r>
      <w:r>
        <w:t xml:space="preserve"> </w:t>
      </w:r>
      <w:r w:rsidRPr="008B258E">
        <w:t xml:space="preserve">detailplaneering. </w:t>
      </w:r>
      <w:r w:rsidR="007E0FA1">
        <w:rPr>
          <w:sz w:val="23"/>
          <w:szCs w:val="23"/>
        </w:rPr>
        <w:t>Detailplaneeringu koostamise eesmärgiks on Lehe kinnistust kaasomandis oleva hoonestatud ala</w:t>
      </w:r>
      <w:r w:rsidR="00191C58">
        <w:rPr>
          <w:sz w:val="23"/>
          <w:szCs w:val="23"/>
        </w:rPr>
        <w:t xml:space="preserve"> (1695 m</w:t>
      </w:r>
      <w:r w:rsidR="00191C58" w:rsidRPr="00191C58">
        <w:rPr>
          <w:sz w:val="23"/>
          <w:szCs w:val="23"/>
          <w:vertAlign w:val="superscript"/>
        </w:rPr>
        <w:t>2</w:t>
      </w:r>
      <w:r w:rsidR="00191C58" w:rsidRPr="00191C58">
        <w:rPr>
          <w:sz w:val="23"/>
          <w:szCs w:val="23"/>
        </w:rPr>
        <w:t>)</w:t>
      </w:r>
      <w:r w:rsidR="007E0FA1">
        <w:rPr>
          <w:sz w:val="23"/>
          <w:szCs w:val="23"/>
        </w:rPr>
        <w:t xml:space="preserve"> eraldamine ning ehitusõiguse määramine olemasoleva elamu rekonstrueerimiseks</w:t>
      </w:r>
      <w:r w:rsidR="00191C58">
        <w:rPr>
          <w:sz w:val="23"/>
          <w:szCs w:val="23"/>
        </w:rPr>
        <w:t xml:space="preserve"> ning abihoonete rajamiseks</w:t>
      </w:r>
      <w:r w:rsidR="007E0FA1">
        <w:rPr>
          <w:sz w:val="23"/>
          <w:szCs w:val="23"/>
        </w:rPr>
        <w:t>. Ülejäänud maaüksusele</w:t>
      </w:r>
      <w:r w:rsidR="006A5ED1">
        <w:rPr>
          <w:sz w:val="23"/>
          <w:szCs w:val="23"/>
        </w:rPr>
        <w:t xml:space="preserve"> (1,8 ha)</w:t>
      </w:r>
      <w:r w:rsidR="007E0FA1">
        <w:rPr>
          <w:sz w:val="23"/>
          <w:szCs w:val="23"/>
        </w:rPr>
        <w:t xml:space="preserve"> soovitakse ehitusõigust elumaja ja abihoonete rajamiseks.</w:t>
      </w:r>
    </w:p>
    <w:p w14:paraId="2AA9A152" w14:textId="77777777" w:rsidR="004D4E53" w:rsidRPr="0029562E" w:rsidRDefault="004D4E53" w:rsidP="00823EA1">
      <w:pPr>
        <w:pStyle w:val="Default"/>
        <w:jc w:val="both"/>
        <w:rPr>
          <w:color w:val="auto"/>
        </w:rPr>
      </w:pPr>
    </w:p>
    <w:p w14:paraId="1CA369B9" w14:textId="67CDD245" w:rsidR="007E0FA1" w:rsidRPr="00D9077D" w:rsidRDefault="007E0FA1" w:rsidP="007E0FA1">
      <w:pPr>
        <w:jc w:val="both"/>
        <w:rPr>
          <w:shd w:val="clear" w:color="auto" w:fill="FFFFFF"/>
        </w:rPr>
      </w:pPr>
      <w:r w:rsidRPr="0029562E">
        <w:t xml:space="preserve">Kuusalu valla üldplaneeringu kohaselt asub </w:t>
      </w:r>
      <w:r w:rsidR="0029562E" w:rsidRPr="0029562E">
        <w:t>Kaberla küla Lehe kinnistu (35201:001:0297) osaliselt</w:t>
      </w:r>
      <w:r w:rsidRPr="0029562E">
        <w:t xml:space="preserve"> haja-asustuses, alvarite alal, mis on määratud detailplaneeringu kohustusega alaks. Minimaalseks </w:t>
      </w:r>
      <w:r w:rsidRPr="00D9077D">
        <w:t>krundisuuruseks üldplaneeringu kohaselt on antud alal 3600 m</w:t>
      </w:r>
      <w:r w:rsidRPr="00D9077D">
        <w:rPr>
          <w:vertAlign w:val="superscript"/>
        </w:rPr>
        <w:t>2</w:t>
      </w:r>
      <w:r w:rsidRPr="00D9077D">
        <w:t xml:space="preserve">. </w:t>
      </w:r>
      <w:r w:rsidR="00191C58" w:rsidRPr="00D9077D">
        <w:t>Kuna planeeritav elamukrunt on üldplaneeringu tingimusest väiksem, siis on detailplaneeringut menetletud</w:t>
      </w:r>
      <w:r w:rsidRPr="00D9077D">
        <w:t xml:space="preserve"> üldplaneeringut muutv</w:t>
      </w:r>
      <w:r w:rsidR="00191C58" w:rsidRPr="00D9077D">
        <w:t>ana</w:t>
      </w:r>
      <w:r w:rsidRPr="00D9077D">
        <w:t>. Üldplaneeringu muutmine on põhjendatav asjaoluga, et tegemist on hoonestatud alaga, mille eraldamine hoonestamata kinnistu osast ei põhjusta keskkonnas olulist ruumilist muudatust.</w:t>
      </w:r>
      <w:r w:rsidRPr="00D9077D">
        <w:rPr>
          <w:shd w:val="clear" w:color="auto" w:fill="FFFFFF"/>
        </w:rPr>
        <w:t xml:space="preserve"> Juurdepääs kinnistule on tagatud osaliselt avaliku kasutusega Haavakannu-Umblauka teelt ja üle eraomandis olevate </w:t>
      </w:r>
      <w:r w:rsidR="00D777D4" w:rsidRPr="00D9077D">
        <w:rPr>
          <w:shd w:val="clear" w:color="auto" w:fill="FFFFFF"/>
        </w:rPr>
        <w:t xml:space="preserve">Vahtra, Välja ja Samblasalu </w:t>
      </w:r>
      <w:r w:rsidRPr="00D9077D">
        <w:rPr>
          <w:shd w:val="clear" w:color="auto" w:fill="FFFFFF"/>
        </w:rPr>
        <w:t>kinnistute</w:t>
      </w:r>
      <w:r w:rsidR="00D777D4" w:rsidRPr="00D9077D">
        <w:rPr>
          <w:shd w:val="clear" w:color="auto" w:fill="FFFFFF"/>
        </w:rPr>
        <w:t>.</w:t>
      </w:r>
      <w:r w:rsidR="00862BC6" w:rsidRPr="00D9077D">
        <w:rPr>
          <w:shd w:val="clear" w:color="auto" w:fill="FFFFFF"/>
        </w:rPr>
        <w:t xml:space="preserve"> Eraomandis oleva </w:t>
      </w:r>
      <w:r w:rsidR="009D0577" w:rsidRPr="00D9077D">
        <w:rPr>
          <w:shd w:val="clear" w:color="auto" w:fill="FFFFFF"/>
        </w:rPr>
        <w:t>tee kasutamiseks on kinnistute omanike vahel sõlmitud notariaal</w:t>
      </w:r>
      <w:r w:rsidR="00D9077D" w:rsidRPr="00D9077D">
        <w:rPr>
          <w:shd w:val="clear" w:color="auto" w:fill="FFFFFF"/>
        </w:rPr>
        <w:t>sed</w:t>
      </w:r>
      <w:r w:rsidR="009D0577" w:rsidRPr="00D9077D">
        <w:rPr>
          <w:shd w:val="clear" w:color="auto" w:fill="FFFFFF"/>
        </w:rPr>
        <w:t xml:space="preserve"> leping</w:t>
      </w:r>
      <w:r w:rsidR="00D9077D" w:rsidRPr="00D9077D">
        <w:rPr>
          <w:shd w:val="clear" w:color="auto" w:fill="FFFFFF"/>
        </w:rPr>
        <w:t>ud</w:t>
      </w:r>
      <w:r w:rsidR="009D0577" w:rsidRPr="00D9077D">
        <w:rPr>
          <w:shd w:val="clear" w:color="auto" w:fill="FFFFFF"/>
        </w:rPr>
        <w:t>.</w:t>
      </w:r>
      <w:r w:rsidR="00191C58" w:rsidRPr="00D9077D">
        <w:rPr>
          <w:shd w:val="clear" w:color="auto" w:fill="FFFFFF"/>
        </w:rPr>
        <w:t xml:space="preserve"> </w:t>
      </w:r>
    </w:p>
    <w:p w14:paraId="0BFD3FF0" w14:textId="77777777" w:rsidR="009D0577" w:rsidRPr="00D9077D" w:rsidRDefault="009D0577" w:rsidP="007E0FA1">
      <w:pPr>
        <w:jc w:val="both"/>
        <w:rPr>
          <w:shd w:val="clear" w:color="auto" w:fill="FFFFFF"/>
        </w:rPr>
      </w:pPr>
    </w:p>
    <w:p w14:paraId="759D8651" w14:textId="1AFE9ED1" w:rsidR="009D0577" w:rsidRPr="00F61964" w:rsidRDefault="009D0577" w:rsidP="009D0577">
      <w:pPr>
        <w:jc w:val="both"/>
        <w:rPr>
          <w:lang w:eastAsia="et-EE"/>
        </w:rPr>
      </w:pPr>
      <w:r w:rsidRPr="00F61964">
        <w:t xml:space="preserve">Kuusalu vallavolikogu keskkonna- ja ehituskomisjon tutvus </w:t>
      </w:r>
      <w:r>
        <w:t>Kaberla küla Lehe kinnistu detailplaneeringuga</w:t>
      </w:r>
      <w:r w:rsidRPr="00F61964">
        <w:t xml:space="preserve"> </w:t>
      </w:r>
      <w:r>
        <w:t>12</w:t>
      </w:r>
      <w:r w:rsidRPr="00F61964">
        <w:t>.</w:t>
      </w:r>
      <w:r>
        <w:t>11</w:t>
      </w:r>
      <w:r w:rsidRPr="00F61964">
        <w:t>.202</w:t>
      </w:r>
      <w:r>
        <w:t>4</w:t>
      </w:r>
      <w:r w:rsidRPr="00F61964">
        <w:t xml:space="preserve"> koosolekul ning otsustas</w:t>
      </w:r>
      <w:r w:rsidRPr="00F61964">
        <w:rPr>
          <w:lang w:eastAsia="et-EE"/>
        </w:rPr>
        <w:t xml:space="preserve">  toetada detailplaneeringu </w:t>
      </w:r>
      <w:r>
        <w:rPr>
          <w:lang w:eastAsia="et-EE"/>
        </w:rPr>
        <w:t>kehtestamist</w:t>
      </w:r>
      <w:r w:rsidRPr="00F61964">
        <w:rPr>
          <w:lang w:eastAsia="et-EE"/>
        </w:rPr>
        <w:t>.</w:t>
      </w:r>
    </w:p>
    <w:p w14:paraId="0440C34F" w14:textId="3736BB13" w:rsidR="00297AA4" w:rsidRDefault="00297AA4" w:rsidP="00823EA1">
      <w:pPr>
        <w:pStyle w:val="Default"/>
        <w:jc w:val="both"/>
      </w:pPr>
    </w:p>
    <w:p w14:paraId="3A3019B2" w14:textId="086FC37A" w:rsidR="004D4E53" w:rsidRDefault="009D0577" w:rsidP="009D05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Kuusalu Vallavalitsus esitas planeerimisseaduse (PlanS) § 142 lõike 5 ja § 90 lõike 1 alusel Kaberla küla Lehe kinnistu detailplaneeringu Regionaal- ja Põllumajandusministeeriumile (13.11.2024 kiri nr 7-1/2649-2) heakskiidu saamiseks. Seoses riigiasutuste ümberkorraldusega ja uue ametiasutuse loomisega on alates 01.01.2025 planeeringutele heakskiidu andja (PlanS § 90, §121, § 138) Maa- ja Ruumiamet (MaRu). MaRu andis detailplaneeringu kehtestamiseks heakskiidu </w:t>
      </w:r>
      <w:r w:rsidRPr="009D0577">
        <w:rPr>
          <w:sz w:val="23"/>
          <w:szCs w:val="23"/>
        </w:rPr>
        <w:t xml:space="preserve">10.04.2025 </w:t>
      </w:r>
      <w:r>
        <w:rPr>
          <w:sz w:val="23"/>
          <w:szCs w:val="23"/>
        </w:rPr>
        <w:t xml:space="preserve">kirjaga </w:t>
      </w:r>
      <w:r w:rsidRPr="009D0577">
        <w:rPr>
          <w:sz w:val="23"/>
          <w:szCs w:val="23"/>
        </w:rPr>
        <w:t>nr 12-1/25/346-3</w:t>
      </w:r>
      <w:r>
        <w:rPr>
          <w:sz w:val="23"/>
          <w:szCs w:val="23"/>
        </w:rPr>
        <w:t>.</w:t>
      </w:r>
    </w:p>
    <w:p w14:paraId="37DFB5CA" w14:textId="77777777" w:rsidR="009D0577" w:rsidRDefault="009D0577" w:rsidP="009D0577">
      <w:pPr>
        <w:pStyle w:val="Default"/>
        <w:jc w:val="both"/>
      </w:pPr>
    </w:p>
    <w:bookmarkEnd w:id="0"/>
    <w:p w14:paraId="32AB4D47" w14:textId="3C3B98F8" w:rsidR="007627C3" w:rsidRPr="00922DCD" w:rsidRDefault="00555BE6" w:rsidP="00AA34E2">
      <w:pPr>
        <w:jc w:val="both"/>
      </w:pPr>
      <w:r>
        <w:t>Võttes aluseks eeltoodu</w:t>
      </w:r>
      <w:r w:rsidR="007627C3" w:rsidRPr="00A63FA6">
        <w:t xml:space="preserve">, </w:t>
      </w:r>
      <w:r w:rsidR="007621D5" w:rsidRPr="006E774C">
        <w:rPr>
          <w:lang w:eastAsia="et-EE"/>
        </w:rPr>
        <w:t xml:space="preserve">kohaliku omavalitsuse korralduse seaduse § 6 lõike 1, planeerimisseaduse § 124 lõike 10, § 134, § 135 lõike 1, § 142 </w:t>
      </w:r>
      <w:r w:rsidR="007621D5" w:rsidRPr="00922DCD">
        <w:rPr>
          <w:lang w:eastAsia="et-EE"/>
        </w:rPr>
        <w:t xml:space="preserve">lõiked 1 ja 2, </w:t>
      </w:r>
      <w:r w:rsidR="00297AA4" w:rsidRPr="00922DCD">
        <w:t xml:space="preserve"> </w:t>
      </w:r>
      <w:r w:rsidR="007627C3" w:rsidRPr="00922DCD">
        <w:t>Kuusalu Vallavolikogu 19.12.2001.a otsusega nr 68 kehtestatud Kuusalu valla üldplaneeringu</w:t>
      </w:r>
      <w:r w:rsidR="00F61964" w:rsidRPr="00922DCD">
        <w:t xml:space="preserve">, </w:t>
      </w:r>
      <w:r w:rsidR="007E0FA1" w:rsidRPr="00922DCD">
        <w:t xml:space="preserve">OÜ Homescape </w:t>
      </w:r>
      <w:r w:rsidR="00297AA4" w:rsidRPr="00922DCD">
        <w:t>poolt koostatud detailplaneeringu</w:t>
      </w:r>
      <w:r w:rsidR="00F61964" w:rsidRPr="00922DCD">
        <w:t xml:space="preserve"> ja Kuusalu Vallavalitsuse </w:t>
      </w:r>
      <w:r w:rsidR="00922DCD" w:rsidRPr="00922DCD">
        <w:t>12</w:t>
      </w:r>
      <w:r w:rsidR="00F61964" w:rsidRPr="00922DCD">
        <w:t>.0</w:t>
      </w:r>
      <w:r w:rsidR="00922DCD" w:rsidRPr="00922DCD">
        <w:t>3</w:t>
      </w:r>
      <w:r w:rsidR="00F61964" w:rsidRPr="00922DCD">
        <w:t>.202</w:t>
      </w:r>
      <w:r w:rsidR="00922DCD" w:rsidRPr="00922DCD">
        <w:t>6</w:t>
      </w:r>
      <w:r w:rsidR="00F61964" w:rsidRPr="00922DCD">
        <w:t xml:space="preserve">.a ettepaneku </w:t>
      </w:r>
      <w:r w:rsidR="007621D5" w:rsidRPr="00922DCD">
        <w:t>detailplaneering kehtestada</w:t>
      </w:r>
      <w:r w:rsidR="007627C3" w:rsidRPr="00922DCD">
        <w:t>, Kuusalu Vallavolikogu</w:t>
      </w:r>
    </w:p>
    <w:p w14:paraId="70C05AD5" w14:textId="77777777" w:rsidR="00B7025B" w:rsidRPr="007B3026" w:rsidRDefault="00B7025B" w:rsidP="00AA34E2">
      <w:pPr>
        <w:jc w:val="both"/>
      </w:pPr>
    </w:p>
    <w:p w14:paraId="1E698681" w14:textId="77777777" w:rsidR="00B7025B" w:rsidRPr="00D60759" w:rsidRDefault="00B7025B" w:rsidP="00AA34E2">
      <w:pPr>
        <w:pStyle w:val="Taandegakehatekst"/>
        <w:jc w:val="both"/>
        <w:rPr>
          <w:rFonts w:ascii="Times New Roman" w:hAnsi="Times New Roman"/>
          <w:b/>
        </w:rPr>
      </w:pPr>
      <w:r w:rsidRPr="00D60759">
        <w:rPr>
          <w:rFonts w:ascii="Times New Roman" w:hAnsi="Times New Roman"/>
          <w:b/>
        </w:rPr>
        <w:t>o t s u s t a b:</w:t>
      </w:r>
    </w:p>
    <w:p w14:paraId="5159D6B5" w14:textId="77777777" w:rsidR="00B7025B" w:rsidRPr="004151DC" w:rsidRDefault="00B7025B" w:rsidP="00AA34E2">
      <w:pPr>
        <w:pStyle w:val="Taandegakehatekst"/>
        <w:jc w:val="both"/>
        <w:rPr>
          <w:rFonts w:ascii="Times New Roman" w:hAnsi="Times New Roman"/>
        </w:rPr>
      </w:pPr>
    </w:p>
    <w:p w14:paraId="7E8EC168" w14:textId="4E3071E0" w:rsidR="00297AA4" w:rsidRDefault="007621D5" w:rsidP="00297AA4">
      <w:pPr>
        <w:pStyle w:val="Pealkiri3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Kehtestada</w:t>
      </w:r>
      <w:r w:rsidR="00297AA4" w:rsidRPr="007E0FA1">
        <w:rPr>
          <w:rFonts w:ascii="Times New Roman" w:hAnsi="Times New Roman"/>
          <w:b w:val="0"/>
          <w:sz w:val="24"/>
          <w:szCs w:val="24"/>
        </w:rPr>
        <w:t xml:space="preserve"> </w:t>
      </w:r>
      <w:r w:rsidR="007E0FA1" w:rsidRPr="007E0FA1">
        <w:rPr>
          <w:rFonts w:ascii="Times New Roman" w:hAnsi="Times New Roman"/>
          <w:b w:val="0"/>
          <w:sz w:val="24"/>
          <w:szCs w:val="24"/>
        </w:rPr>
        <w:t>Kaberla küla Lehe kinnistu (35201:001:0297)</w:t>
      </w:r>
      <w:r w:rsidR="00344E52">
        <w:rPr>
          <w:rFonts w:ascii="Times New Roman" w:hAnsi="Times New Roman"/>
          <w:b w:val="0"/>
          <w:sz w:val="24"/>
          <w:szCs w:val="24"/>
        </w:rPr>
        <w:t xml:space="preserve"> </w:t>
      </w:r>
      <w:r w:rsidR="00297AA4" w:rsidRPr="007E0FA1">
        <w:rPr>
          <w:rFonts w:ascii="Times New Roman" w:hAnsi="Times New Roman"/>
          <w:b w:val="0"/>
          <w:sz w:val="24"/>
          <w:szCs w:val="24"/>
        </w:rPr>
        <w:t>detailplaneering.</w:t>
      </w:r>
    </w:p>
    <w:p w14:paraId="7FBC6577" w14:textId="77777777" w:rsidR="007621D5" w:rsidRPr="007621D5" w:rsidRDefault="007621D5" w:rsidP="007621D5"/>
    <w:p w14:paraId="71DE1AF7" w14:textId="77777777" w:rsidR="00B7025B" w:rsidRDefault="00B7025B" w:rsidP="00AA34E2">
      <w:pPr>
        <w:pStyle w:val="Loendilik"/>
        <w:numPr>
          <w:ilvl w:val="0"/>
          <w:numId w:val="1"/>
        </w:numPr>
        <w:jc w:val="both"/>
      </w:pPr>
      <w:r w:rsidRPr="00297AA4">
        <w:t>Otsus jõustub teatavakstegemisest.</w:t>
      </w:r>
    </w:p>
    <w:p w14:paraId="6B48E9A3" w14:textId="77777777" w:rsidR="007621D5" w:rsidRDefault="007621D5" w:rsidP="007621D5">
      <w:pPr>
        <w:pStyle w:val="Loendilik"/>
      </w:pPr>
    </w:p>
    <w:p w14:paraId="2A749B1C" w14:textId="566F408F" w:rsidR="007621D5" w:rsidRDefault="007621D5" w:rsidP="007621D5">
      <w:pPr>
        <w:pStyle w:val="Loendilik"/>
        <w:numPr>
          <w:ilvl w:val="0"/>
          <w:numId w:val="1"/>
        </w:numPr>
        <w:jc w:val="both"/>
      </w:pPr>
      <w:r>
        <w:t xml:space="preserve">Otsust on võimalik vaidlustada Tallinna Halduskohtus või esitada vaie Kuusalu </w:t>
      </w:r>
    </w:p>
    <w:p w14:paraId="24406448" w14:textId="08CFE443" w:rsidR="007621D5" w:rsidRDefault="007621D5" w:rsidP="007621D5">
      <w:pPr>
        <w:pStyle w:val="Loendilik"/>
        <w:jc w:val="both"/>
      </w:pPr>
      <w:r>
        <w:t>Vallavolikogule 30 päeva jooksul otsuse teatavakstegemisest arvates.</w:t>
      </w:r>
    </w:p>
    <w:p w14:paraId="27B1CE6D" w14:textId="77777777" w:rsidR="007621D5" w:rsidRPr="00297AA4" w:rsidRDefault="007621D5" w:rsidP="007621D5">
      <w:pPr>
        <w:pStyle w:val="Loendilik"/>
        <w:jc w:val="both"/>
      </w:pPr>
    </w:p>
    <w:p w14:paraId="70BD7C00" w14:textId="77777777" w:rsidR="00B7025B" w:rsidRDefault="00B7025B" w:rsidP="00AA34E2">
      <w:pPr>
        <w:jc w:val="both"/>
      </w:pPr>
    </w:p>
    <w:p w14:paraId="304AF906" w14:textId="77777777" w:rsidR="00B7025B" w:rsidRDefault="00B7025B" w:rsidP="00AA34E2">
      <w:pPr>
        <w:jc w:val="both"/>
      </w:pPr>
    </w:p>
    <w:p w14:paraId="474019BF" w14:textId="77777777" w:rsidR="004D4E53" w:rsidRDefault="004D4E53" w:rsidP="00AA34E2">
      <w:pPr>
        <w:jc w:val="both"/>
      </w:pPr>
    </w:p>
    <w:p w14:paraId="01288191" w14:textId="77777777" w:rsidR="00E553D7" w:rsidRDefault="00E553D7" w:rsidP="00AA34E2">
      <w:pPr>
        <w:jc w:val="both"/>
      </w:pPr>
    </w:p>
    <w:p w14:paraId="09FF4E9A" w14:textId="77777777" w:rsidR="00E553D7" w:rsidRDefault="00E553D7" w:rsidP="00AA34E2">
      <w:pPr>
        <w:jc w:val="both"/>
      </w:pPr>
    </w:p>
    <w:p w14:paraId="227722E5" w14:textId="77777777" w:rsidR="00E553D7" w:rsidRDefault="00E553D7" w:rsidP="00AA34E2">
      <w:pPr>
        <w:jc w:val="both"/>
      </w:pPr>
    </w:p>
    <w:p w14:paraId="2DCA35E9" w14:textId="77777777" w:rsidR="00922DCD" w:rsidRPr="00D60759" w:rsidRDefault="00922DCD" w:rsidP="00AA34E2">
      <w:pPr>
        <w:jc w:val="both"/>
      </w:pPr>
    </w:p>
    <w:p w14:paraId="4F826BF7" w14:textId="77777777" w:rsidR="00B7025B" w:rsidRPr="00C151E5" w:rsidRDefault="00B7025B" w:rsidP="00AA34E2">
      <w:pPr>
        <w:jc w:val="both"/>
      </w:pPr>
      <w:r>
        <w:t>(a</w:t>
      </w:r>
      <w:r w:rsidRPr="00C151E5">
        <w:t>llkirjastatud digitaalselt</w:t>
      </w:r>
      <w:r>
        <w:t>)</w:t>
      </w:r>
    </w:p>
    <w:p w14:paraId="5974D0D6" w14:textId="77777777" w:rsidR="00B7025B" w:rsidRPr="00D60759" w:rsidRDefault="00202E53" w:rsidP="00AA34E2">
      <w:pPr>
        <w:jc w:val="both"/>
      </w:pPr>
      <w:bookmarkStart w:id="1" w:name="Text12"/>
      <w:r>
        <w:t>Ulve Märtson</w:t>
      </w:r>
    </w:p>
    <w:p w14:paraId="717C8BB0" w14:textId="77777777" w:rsidR="00B7025B" w:rsidRPr="00D60759" w:rsidRDefault="00B7025B" w:rsidP="00AA34E2">
      <w:pPr>
        <w:jc w:val="both"/>
      </w:pPr>
      <w:r w:rsidRPr="00D60759">
        <w:t>volikogu esimees</w:t>
      </w:r>
      <w:bookmarkEnd w:id="1"/>
    </w:p>
    <w:p w14:paraId="5207D8FF" w14:textId="77777777" w:rsidR="00B7025B" w:rsidRDefault="00B7025B" w:rsidP="00AA34E2">
      <w:pPr>
        <w:jc w:val="both"/>
      </w:pPr>
    </w:p>
    <w:p w14:paraId="121C846F" w14:textId="77777777" w:rsidR="00691EAC" w:rsidRDefault="00691EAC" w:rsidP="00AA34E2">
      <w:pPr>
        <w:jc w:val="both"/>
      </w:pPr>
    </w:p>
    <w:p w14:paraId="6B1148F9" w14:textId="77777777" w:rsidR="00691EAC" w:rsidRDefault="00691EAC" w:rsidP="00AA34E2">
      <w:pPr>
        <w:jc w:val="both"/>
      </w:pPr>
    </w:p>
    <w:p w14:paraId="11297092" w14:textId="77777777" w:rsidR="00555BE6" w:rsidRDefault="00555BE6" w:rsidP="00AA34E2">
      <w:pPr>
        <w:jc w:val="both"/>
      </w:pPr>
    </w:p>
    <w:p w14:paraId="7DD04B1B" w14:textId="77777777" w:rsidR="00555BE6" w:rsidRDefault="00555BE6" w:rsidP="00AA34E2">
      <w:pPr>
        <w:jc w:val="both"/>
      </w:pPr>
    </w:p>
    <w:p w14:paraId="3ADE423F" w14:textId="77777777" w:rsidR="00555BE6" w:rsidRDefault="00555BE6" w:rsidP="00AA34E2">
      <w:pPr>
        <w:jc w:val="both"/>
      </w:pPr>
    </w:p>
    <w:p w14:paraId="7BA0330A" w14:textId="77777777" w:rsidR="00555BE6" w:rsidRDefault="00555BE6" w:rsidP="00AA34E2">
      <w:pPr>
        <w:jc w:val="both"/>
      </w:pPr>
    </w:p>
    <w:p w14:paraId="4BD303C3" w14:textId="77777777" w:rsidR="00555BE6" w:rsidRDefault="00555BE6" w:rsidP="00AA34E2">
      <w:pPr>
        <w:jc w:val="both"/>
      </w:pPr>
    </w:p>
    <w:p w14:paraId="794436DD" w14:textId="77777777" w:rsidR="00555BE6" w:rsidRDefault="00555BE6" w:rsidP="00AA34E2">
      <w:pPr>
        <w:jc w:val="both"/>
      </w:pPr>
    </w:p>
    <w:p w14:paraId="48F9B31F" w14:textId="77777777" w:rsidR="00555BE6" w:rsidRDefault="00555BE6" w:rsidP="00AA34E2">
      <w:pPr>
        <w:jc w:val="both"/>
      </w:pPr>
    </w:p>
    <w:p w14:paraId="2E598966" w14:textId="77777777" w:rsidR="00555BE6" w:rsidRDefault="00555BE6" w:rsidP="00AA34E2">
      <w:pPr>
        <w:jc w:val="both"/>
      </w:pPr>
    </w:p>
    <w:p w14:paraId="3BF8DF6D" w14:textId="77777777" w:rsidR="00555BE6" w:rsidRDefault="00555BE6" w:rsidP="00AA34E2">
      <w:pPr>
        <w:jc w:val="both"/>
      </w:pPr>
    </w:p>
    <w:p w14:paraId="55A03C7A" w14:textId="77777777" w:rsidR="00555BE6" w:rsidRDefault="00555BE6" w:rsidP="00AA34E2">
      <w:pPr>
        <w:jc w:val="both"/>
      </w:pPr>
    </w:p>
    <w:p w14:paraId="7F3CF307" w14:textId="77777777" w:rsidR="00555BE6" w:rsidRDefault="00555BE6" w:rsidP="00AA34E2">
      <w:pPr>
        <w:jc w:val="both"/>
      </w:pPr>
    </w:p>
    <w:p w14:paraId="60444429" w14:textId="77777777" w:rsidR="00555BE6" w:rsidRDefault="00555BE6" w:rsidP="00AA34E2">
      <w:pPr>
        <w:jc w:val="both"/>
      </w:pPr>
    </w:p>
    <w:p w14:paraId="35F7B309" w14:textId="77777777" w:rsidR="00691EAC" w:rsidRDefault="00691EAC" w:rsidP="00AA34E2">
      <w:pPr>
        <w:jc w:val="both"/>
      </w:pPr>
    </w:p>
    <w:p w14:paraId="7A9C2773" w14:textId="77777777" w:rsidR="00C651B0" w:rsidRDefault="00C651B0" w:rsidP="00AA34E2">
      <w:pPr>
        <w:jc w:val="both"/>
      </w:pPr>
    </w:p>
    <w:p w14:paraId="53A2560C" w14:textId="77777777" w:rsidR="00256D9B" w:rsidRDefault="00256D9B" w:rsidP="00AA34E2">
      <w:pPr>
        <w:jc w:val="both"/>
      </w:pPr>
    </w:p>
    <w:p w14:paraId="15CBDA29" w14:textId="77777777" w:rsidR="00C46298" w:rsidRPr="00D60759" w:rsidRDefault="00C46298" w:rsidP="00AA34E2">
      <w:pPr>
        <w:jc w:val="both"/>
      </w:pPr>
      <w:r>
        <w:t>Esitaja: vallavalitsus</w:t>
      </w:r>
    </w:p>
    <w:sectPr w:rsidR="00C46298" w:rsidRPr="00D60759" w:rsidSect="00582B75">
      <w:headerReference w:type="default" r:id="rId13"/>
      <w:headerReference w:type="first" r:id="rId14"/>
      <w:pgSz w:w="12240" w:h="15840" w:code="1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7782" w14:textId="77777777" w:rsidR="000F3738" w:rsidRDefault="000F3738">
      <w:r>
        <w:separator/>
      </w:r>
    </w:p>
  </w:endnote>
  <w:endnote w:type="continuationSeparator" w:id="0">
    <w:p w14:paraId="7F3B3271" w14:textId="77777777" w:rsidR="000F3738" w:rsidRDefault="000F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AC15" w14:textId="77777777" w:rsidR="000F3738" w:rsidRDefault="000F3738">
      <w:r>
        <w:separator/>
      </w:r>
    </w:p>
  </w:footnote>
  <w:footnote w:type="continuationSeparator" w:id="0">
    <w:p w14:paraId="63408373" w14:textId="77777777" w:rsidR="000F3738" w:rsidRDefault="000F3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755E" w14:textId="77777777" w:rsidR="00082025" w:rsidRDefault="00082025" w:rsidP="00262390">
    <w:pPr>
      <w:pStyle w:val="Pi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BF71" w14:textId="77777777" w:rsidR="00082025" w:rsidRDefault="00082025" w:rsidP="003A2D9E">
    <w:pPr>
      <w:pStyle w:val="Pi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F6E"/>
    <w:multiLevelType w:val="multilevel"/>
    <w:tmpl w:val="95348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0B439AD"/>
    <w:multiLevelType w:val="hybridMultilevel"/>
    <w:tmpl w:val="DE3E9518"/>
    <w:lvl w:ilvl="0" w:tplc="042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B364C92"/>
    <w:multiLevelType w:val="multilevel"/>
    <w:tmpl w:val="F53E024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1E1CA6"/>
    <w:multiLevelType w:val="hybridMultilevel"/>
    <w:tmpl w:val="657A6C08"/>
    <w:lvl w:ilvl="0" w:tplc="EDCEA70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AA85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671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250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3614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8C7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869B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C0A0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CA7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CB12E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244412"/>
    <w:multiLevelType w:val="hybridMultilevel"/>
    <w:tmpl w:val="0B02B28E"/>
    <w:lvl w:ilvl="0" w:tplc="7ADE02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4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6717E"/>
    <w:multiLevelType w:val="multilevel"/>
    <w:tmpl w:val="73724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F2D2DB3"/>
    <w:multiLevelType w:val="multilevel"/>
    <w:tmpl w:val="E3E6B48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 w15:restartNumberingAfterBreak="0">
    <w:nsid w:val="280E587B"/>
    <w:multiLevelType w:val="multilevel"/>
    <w:tmpl w:val="535076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6201FF"/>
    <w:multiLevelType w:val="hybridMultilevel"/>
    <w:tmpl w:val="A7587E14"/>
    <w:lvl w:ilvl="0" w:tplc="699ABE76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0B3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2BD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86AD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C824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5E1D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A3A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2ED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24E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0A41F2"/>
    <w:multiLevelType w:val="multilevel"/>
    <w:tmpl w:val="B5261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CA076E"/>
    <w:multiLevelType w:val="multilevel"/>
    <w:tmpl w:val="62A4BF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AF62DF3"/>
    <w:multiLevelType w:val="multilevel"/>
    <w:tmpl w:val="E2207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45702BEA"/>
    <w:multiLevelType w:val="hybridMultilevel"/>
    <w:tmpl w:val="D6D06D2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86F40"/>
    <w:multiLevelType w:val="hybridMultilevel"/>
    <w:tmpl w:val="571896E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5163F"/>
    <w:multiLevelType w:val="hybridMultilevel"/>
    <w:tmpl w:val="B8A63ED4"/>
    <w:lvl w:ilvl="0" w:tplc="AB3212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86056"/>
    <w:multiLevelType w:val="multilevel"/>
    <w:tmpl w:val="66903FC8"/>
    <w:lvl w:ilvl="0">
      <w:start w:val="1"/>
      <w:numFmt w:val="decimal"/>
      <w:lvlText w:val="%1."/>
      <w:lvlJc w:val="left"/>
      <w:pPr>
        <w:tabs>
          <w:tab w:val="num" w:pos="438"/>
        </w:tabs>
        <w:ind w:left="43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47F57D5"/>
    <w:multiLevelType w:val="multilevel"/>
    <w:tmpl w:val="803E2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D05662"/>
    <w:multiLevelType w:val="multilevel"/>
    <w:tmpl w:val="C5A61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12D4109"/>
    <w:multiLevelType w:val="hybridMultilevel"/>
    <w:tmpl w:val="77D4A5E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30D6E"/>
    <w:multiLevelType w:val="hybridMultilevel"/>
    <w:tmpl w:val="3568221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53F82"/>
    <w:multiLevelType w:val="multilevel"/>
    <w:tmpl w:val="30D6D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99990386">
    <w:abstractNumId w:val="13"/>
  </w:num>
  <w:num w:numId="2" w16cid:durableId="2137986356">
    <w:abstractNumId w:val="21"/>
  </w:num>
  <w:num w:numId="3" w16cid:durableId="437020559">
    <w:abstractNumId w:val="16"/>
  </w:num>
  <w:num w:numId="4" w16cid:durableId="6587781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2209023">
    <w:abstractNumId w:val="18"/>
  </w:num>
  <w:num w:numId="6" w16cid:durableId="1449348471">
    <w:abstractNumId w:val="4"/>
  </w:num>
  <w:num w:numId="7" w16cid:durableId="827012690">
    <w:abstractNumId w:val="12"/>
  </w:num>
  <w:num w:numId="8" w16cid:durableId="1955676732">
    <w:abstractNumId w:val="19"/>
  </w:num>
  <w:num w:numId="9" w16cid:durableId="977200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5189588">
    <w:abstractNumId w:val="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7265935">
    <w:abstractNumId w:val="20"/>
  </w:num>
  <w:num w:numId="12" w16cid:durableId="1156340715">
    <w:abstractNumId w:val="9"/>
  </w:num>
  <w:num w:numId="13" w16cid:durableId="713236064">
    <w:abstractNumId w:val="3"/>
  </w:num>
  <w:num w:numId="14" w16cid:durableId="599340474">
    <w:abstractNumId w:val="10"/>
  </w:num>
  <w:num w:numId="15" w16cid:durableId="45222776">
    <w:abstractNumId w:val="6"/>
  </w:num>
  <w:num w:numId="16" w16cid:durableId="914511331">
    <w:abstractNumId w:val="5"/>
  </w:num>
  <w:num w:numId="17" w16cid:durableId="1332441245">
    <w:abstractNumId w:val="15"/>
  </w:num>
  <w:num w:numId="18" w16cid:durableId="904073023">
    <w:abstractNumId w:val="11"/>
  </w:num>
  <w:num w:numId="19" w16cid:durableId="1162817754">
    <w:abstractNumId w:val="8"/>
  </w:num>
  <w:num w:numId="20" w16cid:durableId="776483356">
    <w:abstractNumId w:val="0"/>
  </w:num>
  <w:num w:numId="21" w16cid:durableId="2070641837">
    <w:abstractNumId w:val="2"/>
  </w:num>
  <w:num w:numId="22" w16cid:durableId="14818510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F15"/>
    <w:rsid w:val="00005B27"/>
    <w:rsid w:val="00006080"/>
    <w:rsid w:val="00006237"/>
    <w:rsid w:val="0002310D"/>
    <w:rsid w:val="00053643"/>
    <w:rsid w:val="000573B7"/>
    <w:rsid w:val="000615C5"/>
    <w:rsid w:val="000619A9"/>
    <w:rsid w:val="00065BFB"/>
    <w:rsid w:val="00072AA6"/>
    <w:rsid w:val="00072BF3"/>
    <w:rsid w:val="00073393"/>
    <w:rsid w:val="000747E8"/>
    <w:rsid w:val="000774A0"/>
    <w:rsid w:val="00082025"/>
    <w:rsid w:val="00085DC9"/>
    <w:rsid w:val="000901E5"/>
    <w:rsid w:val="00090EB9"/>
    <w:rsid w:val="0009163A"/>
    <w:rsid w:val="00094F1A"/>
    <w:rsid w:val="000A0D98"/>
    <w:rsid w:val="000A1152"/>
    <w:rsid w:val="000A1288"/>
    <w:rsid w:val="000A616C"/>
    <w:rsid w:val="000B18CA"/>
    <w:rsid w:val="000B3BE3"/>
    <w:rsid w:val="000B64A8"/>
    <w:rsid w:val="000C0226"/>
    <w:rsid w:val="000C6280"/>
    <w:rsid w:val="000D3395"/>
    <w:rsid w:val="000D7EAC"/>
    <w:rsid w:val="000E1970"/>
    <w:rsid w:val="000E492B"/>
    <w:rsid w:val="000E7F30"/>
    <w:rsid w:val="000F10AB"/>
    <w:rsid w:val="000F2054"/>
    <w:rsid w:val="000F3738"/>
    <w:rsid w:val="000F5316"/>
    <w:rsid w:val="001001CC"/>
    <w:rsid w:val="0010731A"/>
    <w:rsid w:val="001223D2"/>
    <w:rsid w:val="00122B41"/>
    <w:rsid w:val="00125AFE"/>
    <w:rsid w:val="001304AC"/>
    <w:rsid w:val="0013085E"/>
    <w:rsid w:val="001334DA"/>
    <w:rsid w:val="00141DB7"/>
    <w:rsid w:val="00145D58"/>
    <w:rsid w:val="00160E7F"/>
    <w:rsid w:val="00167BD2"/>
    <w:rsid w:val="0017153F"/>
    <w:rsid w:val="00177CDA"/>
    <w:rsid w:val="00181971"/>
    <w:rsid w:val="001839D5"/>
    <w:rsid w:val="0018466F"/>
    <w:rsid w:val="00185C57"/>
    <w:rsid w:val="00191C58"/>
    <w:rsid w:val="00197270"/>
    <w:rsid w:val="00197DC6"/>
    <w:rsid w:val="001A5E29"/>
    <w:rsid w:val="001A5F5C"/>
    <w:rsid w:val="001A6C1C"/>
    <w:rsid w:val="001A6CC3"/>
    <w:rsid w:val="001A7B66"/>
    <w:rsid w:val="001B021F"/>
    <w:rsid w:val="001C361B"/>
    <w:rsid w:val="001D113D"/>
    <w:rsid w:val="001D21EC"/>
    <w:rsid w:val="001D3342"/>
    <w:rsid w:val="001D3BA7"/>
    <w:rsid w:val="001D49A6"/>
    <w:rsid w:val="001E0942"/>
    <w:rsid w:val="001E1C42"/>
    <w:rsid w:val="001F1FAC"/>
    <w:rsid w:val="001F663C"/>
    <w:rsid w:val="001F7C09"/>
    <w:rsid w:val="00200459"/>
    <w:rsid w:val="002023E8"/>
    <w:rsid w:val="00202685"/>
    <w:rsid w:val="00202E53"/>
    <w:rsid w:val="002044BB"/>
    <w:rsid w:val="00204511"/>
    <w:rsid w:val="00205833"/>
    <w:rsid w:val="00207894"/>
    <w:rsid w:val="002100CC"/>
    <w:rsid w:val="00213A45"/>
    <w:rsid w:val="00215CF7"/>
    <w:rsid w:val="002173E2"/>
    <w:rsid w:val="0021778C"/>
    <w:rsid w:val="002230DA"/>
    <w:rsid w:val="00230152"/>
    <w:rsid w:val="00234F93"/>
    <w:rsid w:val="00237C52"/>
    <w:rsid w:val="00244250"/>
    <w:rsid w:val="00247318"/>
    <w:rsid w:val="002545BB"/>
    <w:rsid w:val="00256D9B"/>
    <w:rsid w:val="00257A5E"/>
    <w:rsid w:val="00262390"/>
    <w:rsid w:val="002635A9"/>
    <w:rsid w:val="00263A72"/>
    <w:rsid w:val="00266EE9"/>
    <w:rsid w:val="00271D8A"/>
    <w:rsid w:val="0028231D"/>
    <w:rsid w:val="0029049B"/>
    <w:rsid w:val="002934DF"/>
    <w:rsid w:val="0029562E"/>
    <w:rsid w:val="00296C58"/>
    <w:rsid w:val="00297AA4"/>
    <w:rsid w:val="002B1F05"/>
    <w:rsid w:val="002B209F"/>
    <w:rsid w:val="002C5E0C"/>
    <w:rsid w:val="002D2207"/>
    <w:rsid w:val="002D444B"/>
    <w:rsid w:val="002E1BB9"/>
    <w:rsid w:val="002E1F97"/>
    <w:rsid w:val="002E2336"/>
    <w:rsid w:val="002E2FC9"/>
    <w:rsid w:val="002E4A9F"/>
    <w:rsid w:val="002F12D1"/>
    <w:rsid w:val="002F1ADF"/>
    <w:rsid w:val="002F2A88"/>
    <w:rsid w:val="002F653A"/>
    <w:rsid w:val="003010CE"/>
    <w:rsid w:val="0031056B"/>
    <w:rsid w:val="00315103"/>
    <w:rsid w:val="00315BF2"/>
    <w:rsid w:val="00320C41"/>
    <w:rsid w:val="00332215"/>
    <w:rsid w:val="00333E0A"/>
    <w:rsid w:val="003360EB"/>
    <w:rsid w:val="0034192A"/>
    <w:rsid w:val="003422A2"/>
    <w:rsid w:val="0034297E"/>
    <w:rsid w:val="00344E52"/>
    <w:rsid w:val="00345193"/>
    <w:rsid w:val="003528B3"/>
    <w:rsid w:val="00356AA3"/>
    <w:rsid w:val="00357E0C"/>
    <w:rsid w:val="00363040"/>
    <w:rsid w:val="00366A0B"/>
    <w:rsid w:val="00380015"/>
    <w:rsid w:val="00380439"/>
    <w:rsid w:val="0038076C"/>
    <w:rsid w:val="00380EB6"/>
    <w:rsid w:val="00381ACA"/>
    <w:rsid w:val="00387A97"/>
    <w:rsid w:val="00393CF0"/>
    <w:rsid w:val="003A2D9E"/>
    <w:rsid w:val="003A332C"/>
    <w:rsid w:val="003A4039"/>
    <w:rsid w:val="003A53D7"/>
    <w:rsid w:val="003B4906"/>
    <w:rsid w:val="003B5F43"/>
    <w:rsid w:val="003C27C4"/>
    <w:rsid w:val="003C510F"/>
    <w:rsid w:val="003C5A4E"/>
    <w:rsid w:val="003C6C81"/>
    <w:rsid w:val="003E1FD7"/>
    <w:rsid w:val="003E3077"/>
    <w:rsid w:val="003E790A"/>
    <w:rsid w:val="003F0E5E"/>
    <w:rsid w:val="003F35BB"/>
    <w:rsid w:val="003F4A40"/>
    <w:rsid w:val="003F5E9B"/>
    <w:rsid w:val="00402A63"/>
    <w:rsid w:val="00404B4C"/>
    <w:rsid w:val="004151DC"/>
    <w:rsid w:val="00415DD1"/>
    <w:rsid w:val="004207F0"/>
    <w:rsid w:val="0042105E"/>
    <w:rsid w:val="00425F80"/>
    <w:rsid w:val="00430978"/>
    <w:rsid w:val="004319C7"/>
    <w:rsid w:val="00433616"/>
    <w:rsid w:val="00433651"/>
    <w:rsid w:val="004372F6"/>
    <w:rsid w:val="004404A9"/>
    <w:rsid w:val="00445BDF"/>
    <w:rsid w:val="00445C58"/>
    <w:rsid w:val="00447DE0"/>
    <w:rsid w:val="00450C4B"/>
    <w:rsid w:val="00454889"/>
    <w:rsid w:val="004573D6"/>
    <w:rsid w:val="00464B99"/>
    <w:rsid w:val="00472020"/>
    <w:rsid w:val="004804D7"/>
    <w:rsid w:val="0049276C"/>
    <w:rsid w:val="00494CA1"/>
    <w:rsid w:val="004958AE"/>
    <w:rsid w:val="00496EF0"/>
    <w:rsid w:val="004A040E"/>
    <w:rsid w:val="004A25D8"/>
    <w:rsid w:val="004A35EE"/>
    <w:rsid w:val="004B2434"/>
    <w:rsid w:val="004B59C1"/>
    <w:rsid w:val="004B7CB5"/>
    <w:rsid w:val="004C0C9B"/>
    <w:rsid w:val="004D0099"/>
    <w:rsid w:val="004D4E53"/>
    <w:rsid w:val="004D5E60"/>
    <w:rsid w:val="004E0A04"/>
    <w:rsid w:val="004E31D8"/>
    <w:rsid w:val="004E3A87"/>
    <w:rsid w:val="004E5A11"/>
    <w:rsid w:val="004E7038"/>
    <w:rsid w:val="00524EDB"/>
    <w:rsid w:val="00530954"/>
    <w:rsid w:val="00531042"/>
    <w:rsid w:val="0053250D"/>
    <w:rsid w:val="00532D72"/>
    <w:rsid w:val="00537447"/>
    <w:rsid w:val="00540C30"/>
    <w:rsid w:val="0054610F"/>
    <w:rsid w:val="00554E88"/>
    <w:rsid w:val="00555A56"/>
    <w:rsid w:val="00555BE6"/>
    <w:rsid w:val="0056156C"/>
    <w:rsid w:val="00565572"/>
    <w:rsid w:val="00571C49"/>
    <w:rsid w:val="00572BBA"/>
    <w:rsid w:val="0057338B"/>
    <w:rsid w:val="00576D71"/>
    <w:rsid w:val="00577855"/>
    <w:rsid w:val="00582B75"/>
    <w:rsid w:val="00591E6C"/>
    <w:rsid w:val="005A111A"/>
    <w:rsid w:val="005C28FD"/>
    <w:rsid w:val="005C3840"/>
    <w:rsid w:val="005C5634"/>
    <w:rsid w:val="005C5D50"/>
    <w:rsid w:val="005D5D7B"/>
    <w:rsid w:val="005E12E3"/>
    <w:rsid w:val="005E3F3D"/>
    <w:rsid w:val="005E568A"/>
    <w:rsid w:val="005F2F59"/>
    <w:rsid w:val="005F6427"/>
    <w:rsid w:val="005F64E4"/>
    <w:rsid w:val="00602286"/>
    <w:rsid w:val="0060525F"/>
    <w:rsid w:val="006119D5"/>
    <w:rsid w:val="00613157"/>
    <w:rsid w:val="00623EA9"/>
    <w:rsid w:val="006248E5"/>
    <w:rsid w:val="006262B4"/>
    <w:rsid w:val="00630040"/>
    <w:rsid w:val="0063040A"/>
    <w:rsid w:val="00635456"/>
    <w:rsid w:val="006356BF"/>
    <w:rsid w:val="00636FFF"/>
    <w:rsid w:val="006416FE"/>
    <w:rsid w:val="00644A19"/>
    <w:rsid w:val="00645332"/>
    <w:rsid w:val="00646350"/>
    <w:rsid w:val="00650357"/>
    <w:rsid w:val="00654BF7"/>
    <w:rsid w:val="006651DC"/>
    <w:rsid w:val="00665E03"/>
    <w:rsid w:val="00682DAD"/>
    <w:rsid w:val="00685866"/>
    <w:rsid w:val="00686E55"/>
    <w:rsid w:val="00691EAC"/>
    <w:rsid w:val="006927A4"/>
    <w:rsid w:val="006A08B5"/>
    <w:rsid w:val="006A2F02"/>
    <w:rsid w:val="006A5ED1"/>
    <w:rsid w:val="006B2C0B"/>
    <w:rsid w:val="006B50F9"/>
    <w:rsid w:val="006B6927"/>
    <w:rsid w:val="006B6D28"/>
    <w:rsid w:val="006B78F7"/>
    <w:rsid w:val="006D063B"/>
    <w:rsid w:val="006D1426"/>
    <w:rsid w:val="006D3109"/>
    <w:rsid w:val="006D4AD4"/>
    <w:rsid w:val="006F4F76"/>
    <w:rsid w:val="007174B6"/>
    <w:rsid w:val="007300F5"/>
    <w:rsid w:val="0074069B"/>
    <w:rsid w:val="0074258D"/>
    <w:rsid w:val="0074646F"/>
    <w:rsid w:val="00761F01"/>
    <w:rsid w:val="007621D5"/>
    <w:rsid w:val="007627C3"/>
    <w:rsid w:val="0078062E"/>
    <w:rsid w:val="0078171D"/>
    <w:rsid w:val="007852A1"/>
    <w:rsid w:val="0078604C"/>
    <w:rsid w:val="00794DD9"/>
    <w:rsid w:val="007A4A7A"/>
    <w:rsid w:val="007A4FEA"/>
    <w:rsid w:val="007B3026"/>
    <w:rsid w:val="007C3FD2"/>
    <w:rsid w:val="007D1264"/>
    <w:rsid w:val="007D553F"/>
    <w:rsid w:val="007D7AB7"/>
    <w:rsid w:val="007D7CB6"/>
    <w:rsid w:val="007E0FA1"/>
    <w:rsid w:val="007E1DC8"/>
    <w:rsid w:val="007E5858"/>
    <w:rsid w:val="007E6045"/>
    <w:rsid w:val="007F06DF"/>
    <w:rsid w:val="00801B41"/>
    <w:rsid w:val="00814529"/>
    <w:rsid w:val="008179BB"/>
    <w:rsid w:val="00823EA1"/>
    <w:rsid w:val="008254B5"/>
    <w:rsid w:val="00827D70"/>
    <w:rsid w:val="00853C6B"/>
    <w:rsid w:val="00854CF7"/>
    <w:rsid w:val="008556D8"/>
    <w:rsid w:val="0085727D"/>
    <w:rsid w:val="00862A0D"/>
    <w:rsid w:val="00862BC6"/>
    <w:rsid w:val="00862ECD"/>
    <w:rsid w:val="00874D94"/>
    <w:rsid w:val="0088068B"/>
    <w:rsid w:val="00884070"/>
    <w:rsid w:val="00891451"/>
    <w:rsid w:val="00896E12"/>
    <w:rsid w:val="008A270E"/>
    <w:rsid w:val="008A5737"/>
    <w:rsid w:val="008A6335"/>
    <w:rsid w:val="008B22DD"/>
    <w:rsid w:val="008B3B1F"/>
    <w:rsid w:val="008B5AC1"/>
    <w:rsid w:val="008B6D31"/>
    <w:rsid w:val="008C6428"/>
    <w:rsid w:val="008C757B"/>
    <w:rsid w:val="008D2396"/>
    <w:rsid w:val="008D67B7"/>
    <w:rsid w:val="008E34BD"/>
    <w:rsid w:val="008E4171"/>
    <w:rsid w:val="008F09AF"/>
    <w:rsid w:val="008F0AF1"/>
    <w:rsid w:val="008F5B1B"/>
    <w:rsid w:val="008F6206"/>
    <w:rsid w:val="009016B1"/>
    <w:rsid w:val="009018E8"/>
    <w:rsid w:val="0090339C"/>
    <w:rsid w:val="00911130"/>
    <w:rsid w:val="009164A4"/>
    <w:rsid w:val="00921A90"/>
    <w:rsid w:val="00922DCD"/>
    <w:rsid w:val="0093502E"/>
    <w:rsid w:val="00936834"/>
    <w:rsid w:val="00946944"/>
    <w:rsid w:val="00950BDA"/>
    <w:rsid w:val="0096061F"/>
    <w:rsid w:val="00964A4C"/>
    <w:rsid w:val="0097055A"/>
    <w:rsid w:val="00972F04"/>
    <w:rsid w:val="00975CAE"/>
    <w:rsid w:val="0097678D"/>
    <w:rsid w:val="00981C79"/>
    <w:rsid w:val="00983490"/>
    <w:rsid w:val="009853D8"/>
    <w:rsid w:val="00990127"/>
    <w:rsid w:val="009A14B9"/>
    <w:rsid w:val="009A2846"/>
    <w:rsid w:val="009A6BC6"/>
    <w:rsid w:val="009B3504"/>
    <w:rsid w:val="009B359E"/>
    <w:rsid w:val="009B5842"/>
    <w:rsid w:val="009C1148"/>
    <w:rsid w:val="009C7F93"/>
    <w:rsid w:val="009D0577"/>
    <w:rsid w:val="009D1303"/>
    <w:rsid w:val="009D3613"/>
    <w:rsid w:val="009D5E7E"/>
    <w:rsid w:val="009E1A6C"/>
    <w:rsid w:val="009E6D9D"/>
    <w:rsid w:val="009F56E5"/>
    <w:rsid w:val="009F7656"/>
    <w:rsid w:val="00A06A4F"/>
    <w:rsid w:val="00A1193D"/>
    <w:rsid w:val="00A23A00"/>
    <w:rsid w:val="00A4122D"/>
    <w:rsid w:val="00A5226F"/>
    <w:rsid w:val="00A567C6"/>
    <w:rsid w:val="00A56F57"/>
    <w:rsid w:val="00A62949"/>
    <w:rsid w:val="00A65B41"/>
    <w:rsid w:val="00A6799D"/>
    <w:rsid w:val="00A80660"/>
    <w:rsid w:val="00A810CD"/>
    <w:rsid w:val="00A83D1E"/>
    <w:rsid w:val="00A8430E"/>
    <w:rsid w:val="00AA34E2"/>
    <w:rsid w:val="00AB321E"/>
    <w:rsid w:val="00AB6641"/>
    <w:rsid w:val="00AC0C8F"/>
    <w:rsid w:val="00AC6D70"/>
    <w:rsid w:val="00AC7F5E"/>
    <w:rsid w:val="00AD45A7"/>
    <w:rsid w:val="00AD5A25"/>
    <w:rsid w:val="00AE0B3E"/>
    <w:rsid w:val="00AE3B41"/>
    <w:rsid w:val="00AE617E"/>
    <w:rsid w:val="00AF2B3C"/>
    <w:rsid w:val="00AF5609"/>
    <w:rsid w:val="00AF7DE0"/>
    <w:rsid w:val="00B069DD"/>
    <w:rsid w:val="00B11CD1"/>
    <w:rsid w:val="00B14102"/>
    <w:rsid w:val="00B15C19"/>
    <w:rsid w:val="00B20B53"/>
    <w:rsid w:val="00B22A25"/>
    <w:rsid w:val="00B27E8E"/>
    <w:rsid w:val="00B40E6D"/>
    <w:rsid w:val="00B42F35"/>
    <w:rsid w:val="00B45151"/>
    <w:rsid w:val="00B51D24"/>
    <w:rsid w:val="00B528DE"/>
    <w:rsid w:val="00B545BA"/>
    <w:rsid w:val="00B54841"/>
    <w:rsid w:val="00B5484E"/>
    <w:rsid w:val="00B6052D"/>
    <w:rsid w:val="00B60BEB"/>
    <w:rsid w:val="00B63835"/>
    <w:rsid w:val="00B66F28"/>
    <w:rsid w:val="00B7025B"/>
    <w:rsid w:val="00B773F6"/>
    <w:rsid w:val="00B812AE"/>
    <w:rsid w:val="00B81C43"/>
    <w:rsid w:val="00BA2108"/>
    <w:rsid w:val="00BA32EC"/>
    <w:rsid w:val="00BA40CB"/>
    <w:rsid w:val="00BA5210"/>
    <w:rsid w:val="00BA690F"/>
    <w:rsid w:val="00BB2228"/>
    <w:rsid w:val="00BB573E"/>
    <w:rsid w:val="00BD0163"/>
    <w:rsid w:val="00BD3F54"/>
    <w:rsid w:val="00BD4BA2"/>
    <w:rsid w:val="00BD5C05"/>
    <w:rsid w:val="00BE672F"/>
    <w:rsid w:val="00BE6CEF"/>
    <w:rsid w:val="00BE7259"/>
    <w:rsid w:val="00BF56FB"/>
    <w:rsid w:val="00BF6060"/>
    <w:rsid w:val="00C00D6F"/>
    <w:rsid w:val="00C06951"/>
    <w:rsid w:val="00C06CCB"/>
    <w:rsid w:val="00C07BB9"/>
    <w:rsid w:val="00C1013E"/>
    <w:rsid w:val="00C11B98"/>
    <w:rsid w:val="00C151E5"/>
    <w:rsid w:val="00C156C6"/>
    <w:rsid w:val="00C1636D"/>
    <w:rsid w:val="00C219D6"/>
    <w:rsid w:val="00C22D01"/>
    <w:rsid w:val="00C24F15"/>
    <w:rsid w:val="00C33E99"/>
    <w:rsid w:val="00C36ACF"/>
    <w:rsid w:val="00C4059B"/>
    <w:rsid w:val="00C46298"/>
    <w:rsid w:val="00C470CE"/>
    <w:rsid w:val="00C506CC"/>
    <w:rsid w:val="00C55426"/>
    <w:rsid w:val="00C577E1"/>
    <w:rsid w:val="00C6388E"/>
    <w:rsid w:val="00C651B0"/>
    <w:rsid w:val="00C70AE1"/>
    <w:rsid w:val="00C813A9"/>
    <w:rsid w:val="00C81C70"/>
    <w:rsid w:val="00C8308F"/>
    <w:rsid w:val="00C85D51"/>
    <w:rsid w:val="00C8607C"/>
    <w:rsid w:val="00C87ED4"/>
    <w:rsid w:val="00C90478"/>
    <w:rsid w:val="00C92CE6"/>
    <w:rsid w:val="00CA0669"/>
    <w:rsid w:val="00CA1569"/>
    <w:rsid w:val="00CA3673"/>
    <w:rsid w:val="00CA7EEF"/>
    <w:rsid w:val="00CC242F"/>
    <w:rsid w:val="00CD0D5E"/>
    <w:rsid w:val="00CD1EFD"/>
    <w:rsid w:val="00CD326F"/>
    <w:rsid w:val="00CD756C"/>
    <w:rsid w:val="00CE10EA"/>
    <w:rsid w:val="00CE3A90"/>
    <w:rsid w:val="00CF34FA"/>
    <w:rsid w:val="00CF5CD5"/>
    <w:rsid w:val="00D02FC6"/>
    <w:rsid w:val="00D05F26"/>
    <w:rsid w:val="00D129C0"/>
    <w:rsid w:val="00D13306"/>
    <w:rsid w:val="00D17621"/>
    <w:rsid w:val="00D23EFC"/>
    <w:rsid w:val="00D4098C"/>
    <w:rsid w:val="00D43974"/>
    <w:rsid w:val="00D45883"/>
    <w:rsid w:val="00D46AA2"/>
    <w:rsid w:val="00D50296"/>
    <w:rsid w:val="00D60759"/>
    <w:rsid w:val="00D60C6C"/>
    <w:rsid w:val="00D61D86"/>
    <w:rsid w:val="00D76925"/>
    <w:rsid w:val="00D774ED"/>
    <w:rsid w:val="00D777D4"/>
    <w:rsid w:val="00D85896"/>
    <w:rsid w:val="00D9077D"/>
    <w:rsid w:val="00D9211B"/>
    <w:rsid w:val="00D92421"/>
    <w:rsid w:val="00D92CEC"/>
    <w:rsid w:val="00D9440C"/>
    <w:rsid w:val="00DA017F"/>
    <w:rsid w:val="00DA08F4"/>
    <w:rsid w:val="00DA42C8"/>
    <w:rsid w:val="00DA4CB8"/>
    <w:rsid w:val="00DB10F6"/>
    <w:rsid w:val="00DB256F"/>
    <w:rsid w:val="00DB60B5"/>
    <w:rsid w:val="00DC0494"/>
    <w:rsid w:val="00DC79CC"/>
    <w:rsid w:val="00DD0CAF"/>
    <w:rsid w:val="00DD5356"/>
    <w:rsid w:val="00DD5726"/>
    <w:rsid w:val="00DD5752"/>
    <w:rsid w:val="00DE5C19"/>
    <w:rsid w:val="00DE79D2"/>
    <w:rsid w:val="00DF1C85"/>
    <w:rsid w:val="00DF580C"/>
    <w:rsid w:val="00DF5967"/>
    <w:rsid w:val="00DF6B90"/>
    <w:rsid w:val="00E05594"/>
    <w:rsid w:val="00E12E38"/>
    <w:rsid w:val="00E154F2"/>
    <w:rsid w:val="00E20751"/>
    <w:rsid w:val="00E2747A"/>
    <w:rsid w:val="00E27976"/>
    <w:rsid w:val="00E4732A"/>
    <w:rsid w:val="00E5128A"/>
    <w:rsid w:val="00E516FC"/>
    <w:rsid w:val="00E553D7"/>
    <w:rsid w:val="00E61261"/>
    <w:rsid w:val="00E65747"/>
    <w:rsid w:val="00E71FE4"/>
    <w:rsid w:val="00E72206"/>
    <w:rsid w:val="00E76F70"/>
    <w:rsid w:val="00E866A5"/>
    <w:rsid w:val="00E937E7"/>
    <w:rsid w:val="00E95A23"/>
    <w:rsid w:val="00EA01A3"/>
    <w:rsid w:val="00EA3765"/>
    <w:rsid w:val="00EB681D"/>
    <w:rsid w:val="00EC0FA1"/>
    <w:rsid w:val="00EC4792"/>
    <w:rsid w:val="00EC5A60"/>
    <w:rsid w:val="00EC5E3C"/>
    <w:rsid w:val="00EC6497"/>
    <w:rsid w:val="00EC6718"/>
    <w:rsid w:val="00ED1005"/>
    <w:rsid w:val="00ED18BE"/>
    <w:rsid w:val="00ED452A"/>
    <w:rsid w:val="00ED7F4B"/>
    <w:rsid w:val="00EE05B6"/>
    <w:rsid w:val="00EE18F7"/>
    <w:rsid w:val="00EE7B7A"/>
    <w:rsid w:val="00EF4677"/>
    <w:rsid w:val="00F022C4"/>
    <w:rsid w:val="00F026C7"/>
    <w:rsid w:val="00F03AD9"/>
    <w:rsid w:val="00F04CBC"/>
    <w:rsid w:val="00F0677B"/>
    <w:rsid w:val="00F10C00"/>
    <w:rsid w:val="00F12F5A"/>
    <w:rsid w:val="00F1484B"/>
    <w:rsid w:val="00F14995"/>
    <w:rsid w:val="00F21DB7"/>
    <w:rsid w:val="00F234B2"/>
    <w:rsid w:val="00F23F79"/>
    <w:rsid w:val="00F26EF0"/>
    <w:rsid w:val="00F27E3F"/>
    <w:rsid w:val="00F31C1E"/>
    <w:rsid w:val="00F32D12"/>
    <w:rsid w:val="00F333D2"/>
    <w:rsid w:val="00F3342B"/>
    <w:rsid w:val="00F33BF5"/>
    <w:rsid w:val="00F376F4"/>
    <w:rsid w:val="00F40A8D"/>
    <w:rsid w:val="00F45EF2"/>
    <w:rsid w:val="00F54B20"/>
    <w:rsid w:val="00F61964"/>
    <w:rsid w:val="00F62C90"/>
    <w:rsid w:val="00F76B0F"/>
    <w:rsid w:val="00F7735D"/>
    <w:rsid w:val="00F93DAD"/>
    <w:rsid w:val="00F971A5"/>
    <w:rsid w:val="00FA34A5"/>
    <w:rsid w:val="00FA567A"/>
    <w:rsid w:val="00FA79B8"/>
    <w:rsid w:val="00FB14A4"/>
    <w:rsid w:val="00FB5F56"/>
    <w:rsid w:val="00FB6661"/>
    <w:rsid w:val="00FC12E5"/>
    <w:rsid w:val="00FC3095"/>
    <w:rsid w:val="00FC6FDD"/>
    <w:rsid w:val="00FD04E1"/>
    <w:rsid w:val="00FD192E"/>
    <w:rsid w:val="00FD3793"/>
    <w:rsid w:val="00FF0A51"/>
    <w:rsid w:val="00FF2D55"/>
    <w:rsid w:val="00FF38AF"/>
    <w:rsid w:val="00FF7033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938DE5"/>
  <w14:defaultImageDpi w14:val="0"/>
  <w15:docId w15:val="{F81AC075-16E0-43FA-A223-1F24123B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eastAsia="en-US"/>
    </w:rPr>
  </w:style>
  <w:style w:type="paragraph" w:styleId="Pealkiri1">
    <w:name w:val="heading 1"/>
    <w:basedOn w:val="Normaallaad"/>
    <w:next w:val="Normaallaad"/>
    <w:link w:val="Pealkiri1Mrk"/>
    <w:qFormat/>
    <w:locked/>
    <w:rsid w:val="00A119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9"/>
    <w:qFormat/>
    <w:locked/>
    <w:rsid w:val="005E12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locked/>
    <w:rsid w:val="009E6D9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Pealkiri4">
    <w:name w:val="heading 4"/>
    <w:basedOn w:val="Normaallaad"/>
    <w:next w:val="Normaallaad"/>
    <w:link w:val="Pealkiri4Mrk"/>
    <w:uiPriority w:val="99"/>
    <w:qFormat/>
    <w:rsid w:val="0038076C"/>
    <w:pPr>
      <w:keepNext/>
      <w:outlineLvl w:val="3"/>
    </w:pPr>
    <w:rPr>
      <w:szCs w:val="20"/>
      <w:lang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locked/>
    <w:rsid w:val="007F06D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link w:val="Pealkiri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en-US"/>
    </w:rPr>
  </w:style>
  <w:style w:type="character" w:customStyle="1" w:styleId="Pealkiri3Mrk">
    <w:name w:val="Pealkiri 3 Märk"/>
    <w:link w:val="Pealkiri3"/>
    <w:uiPriority w:val="9"/>
    <w:locked/>
    <w:rsid w:val="009E6D9D"/>
    <w:rPr>
      <w:rFonts w:ascii="Calibri Light" w:eastAsia="Times New Roman" w:hAnsi="Calibri Light" w:cs="Times New Roman"/>
      <w:b/>
      <w:bCs/>
      <w:sz w:val="26"/>
      <w:szCs w:val="26"/>
      <w:lang w:val="x-none" w:eastAsia="en-US"/>
    </w:rPr>
  </w:style>
  <w:style w:type="character" w:customStyle="1" w:styleId="Pealkiri4Mrk">
    <w:name w:val="Pealkiri 4 Märk"/>
    <w:link w:val="Pealkiri4"/>
    <w:uiPriority w:val="99"/>
    <w:locked/>
    <w:rsid w:val="0038076C"/>
    <w:rPr>
      <w:rFonts w:cs="Times New Roman"/>
      <w:sz w:val="20"/>
      <w:szCs w:val="20"/>
    </w:rPr>
  </w:style>
  <w:style w:type="character" w:customStyle="1" w:styleId="Pealkiri5Mrk">
    <w:name w:val="Pealkiri 5 Märk"/>
    <w:link w:val="Pealkiri5"/>
    <w:uiPriority w:val="9"/>
    <w:semiHidden/>
    <w:locked/>
    <w:rsid w:val="007F06DF"/>
    <w:rPr>
      <w:rFonts w:ascii="Calibri" w:eastAsia="Times New Roman" w:hAnsi="Calibri" w:cs="Times New Roman"/>
      <w:b/>
      <w:bCs/>
      <w:i/>
      <w:iCs/>
      <w:sz w:val="26"/>
      <w:szCs w:val="26"/>
      <w:lang w:val="x-none" w:eastAsia="en-US"/>
    </w:rPr>
  </w:style>
  <w:style w:type="paragraph" w:styleId="Pis">
    <w:name w:val="header"/>
    <w:basedOn w:val="Normaallaad"/>
    <w:link w:val="PisMrk"/>
    <w:uiPriority w:val="99"/>
    <w:rsid w:val="00262390"/>
    <w:pPr>
      <w:tabs>
        <w:tab w:val="center" w:pos="4703"/>
        <w:tab w:val="right" w:pos="9406"/>
      </w:tabs>
    </w:pPr>
  </w:style>
  <w:style w:type="character" w:customStyle="1" w:styleId="PisMrk">
    <w:name w:val="Päis Märk"/>
    <w:link w:val="Pis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Jalus">
    <w:name w:val="footer"/>
    <w:basedOn w:val="Normaallaad"/>
    <w:link w:val="JalusMrk"/>
    <w:uiPriority w:val="99"/>
    <w:rsid w:val="00262390"/>
    <w:pPr>
      <w:tabs>
        <w:tab w:val="center" w:pos="4703"/>
        <w:tab w:val="right" w:pos="9406"/>
      </w:tabs>
    </w:pPr>
  </w:style>
  <w:style w:type="character" w:customStyle="1" w:styleId="JalusMrk">
    <w:name w:val="Jalus Märk"/>
    <w:link w:val="Jalus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Taandegakehatekst">
    <w:name w:val="Body Text Indent"/>
    <w:basedOn w:val="Normaallaad"/>
    <w:link w:val="TaandegakehatekstMrk"/>
    <w:uiPriority w:val="99"/>
    <w:rsid w:val="0038076C"/>
    <w:rPr>
      <w:rFonts w:ascii="Arial" w:hAnsi="Arial"/>
      <w:szCs w:val="20"/>
    </w:rPr>
  </w:style>
  <w:style w:type="character" w:customStyle="1" w:styleId="TaandegakehatekstMrk">
    <w:name w:val="Taandega kehatekst Märk"/>
    <w:link w:val="Taandegakehatekst"/>
    <w:uiPriority w:val="99"/>
    <w:locked/>
    <w:rsid w:val="0038076C"/>
    <w:rPr>
      <w:rFonts w:ascii="Arial" w:hAnsi="Arial" w:cs="Times New Roman"/>
      <w:sz w:val="20"/>
      <w:szCs w:val="20"/>
      <w:lang w:val="x-none" w:eastAsia="en-US"/>
    </w:rPr>
  </w:style>
  <w:style w:type="paragraph" w:styleId="Kehatekst2">
    <w:name w:val="Body Text 2"/>
    <w:basedOn w:val="Normaallaad"/>
    <w:link w:val="Kehatekst2Mrk"/>
    <w:uiPriority w:val="99"/>
    <w:semiHidden/>
    <w:unhideWhenUsed/>
    <w:rsid w:val="009E6D9D"/>
    <w:pPr>
      <w:spacing w:after="120" w:line="480" w:lineRule="auto"/>
    </w:pPr>
  </w:style>
  <w:style w:type="character" w:customStyle="1" w:styleId="Kehatekst2Mrk">
    <w:name w:val="Kehatekst 2 Märk"/>
    <w:link w:val="Kehatekst2"/>
    <w:uiPriority w:val="99"/>
    <w:semiHidden/>
    <w:locked/>
    <w:rsid w:val="009E6D9D"/>
    <w:rPr>
      <w:rFonts w:cs="Times New Roman"/>
      <w:sz w:val="24"/>
      <w:szCs w:val="24"/>
      <w:lang w:val="x-none" w:eastAsia="en-US"/>
    </w:rPr>
  </w:style>
  <w:style w:type="paragraph" w:styleId="Kehatekst">
    <w:name w:val="Body Text"/>
    <w:basedOn w:val="Normaallaad"/>
    <w:link w:val="KehatekstMrk"/>
    <w:uiPriority w:val="99"/>
    <w:unhideWhenUsed/>
    <w:rsid w:val="00A8430E"/>
    <w:pPr>
      <w:spacing w:after="120"/>
    </w:pPr>
  </w:style>
  <w:style w:type="character" w:customStyle="1" w:styleId="KehatekstMrk">
    <w:name w:val="Kehatekst Märk"/>
    <w:link w:val="Kehatekst"/>
    <w:uiPriority w:val="99"/>
    <w:locked/>
    <w:rsid w:val="00A8430E"/>
    <w:rPr>
      <w:rFonts w:cs="Times New Roman"/>
      <w:sz w:val="24"/>
      <w:szCs w:val="24"/>
      <w:lang w:val="x-none"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0747E8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link w:val="Jutumullitekst"/>
    <w:uiPriority w:val="99"/>
    <w:semiHidden/>
    <w:locked/>
    <w:rsid w:val="000747E8"/>
    <w:rPr>
      <w:rFonts w:ascii="Segoe UI" w:hAnsi="Segoe UI" w:cs="Segoe UI"/>
      <w:sz w:val="18"/>
      <w:szCs w:val="18"/>
      <w:lang w:val="x-none" w:eastAsia="en-US"/>
    </w:rPr>
  </w:style>
  <w:style w:type="character" w:customStyle="1" w:styleId="showinput">
    <w:name w:val="showinput"/>
    <w:rsid w:val="00D02FC6"/>
  </w:style>
  <w:style w:type="character" w:customStyle="1" w:styleId="apple-converted-space">
    <w:name w:val="apple-converted-space"/>
    <w:rsid w:val="008F5B1B"/>
  </w:style>
  <w:style w:type="table" w:styleId="Kontuurtabel">
    <w:name w:val="Table Grid"/>
    <w:basedOn w:val="Normaaltabel"/>
    <w:uiPriority w:val="39"/>
    <w:locked/>
    <w:rsid w:val="006262B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ugev">
    <w:name w:val="Strong"/>
    <w:basedOn w:val="Liguvaikefont"/>
    <w:uiPriority w:val="22"/>
    <w:qFormat/>
    <w:locked/>
    <w:rsid w:val="006248E5"/>
    <w:rPr>
      <w:b/>
      <w:bCs/>
    </w:rPr>
  </w:style>
  <w:style w:type="paragraph" w:customStyle="1" w:styleId="Default">
    <w:name w:val="Default"/>
    <w:rsid w:val="006F4F7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allaadveeb">
    <w:name w:val="Normal (Web)"/>
    <w:basedOn w:val="Normaallaad"/>
    <w:uiPriority w:val="99"/>
    <w:semiHidden/>
    <w:unhideWhenUsed/>
    <w:rsid w:val="001D21EC"/>
    <w:pPr>
      <w:spacing w:before="100" w:beforeAutospacing="1" w:after="100" w:afterAutospacing="1"/>
    </w:pPr>
    <w:rPr>
      <w:lang w:val="en-US"/>
    </w:rPr>
  </w:style>
  <w:style w:type="paragraph" w:styleId="Vahedeta">
    <w:name w:val="No Spacing"/>
    <w:basedOn w:val="Normaallaad"/>
    <w:uiPriority w:val="1"/>
    <w:qFormat/>
    <w:rsid w:val="008B22DD"/>
    <w:pPr>
      <w:spacing w:line="288" w:lineRule="auto"/>
    </w:pPr>
    <w:rPr>
      <w:rFonts w:asciiTheme="minorHAnsi" w:eastAsiaTheme="minorEastAsia" w:hAnsiTheme="minorHAnsi" w:cstheme="minorBidi"/>
      <w:i/>
      <w:iCs/>
      <w:sz w:val="20"/>
      <w:szCs w:val="20"/>
      <w:lang w:val="en-US" w:bidi="en-US"/>
    </w:rPr>
  </w:style>
  <w:style w:type="paragraph" w:styleId="Loendilik">
    <w:name w:val="List Paragraph"/>
    <w:basedOn w:val="Normaallaad"/>
    <w:uiPriority w:val="34"/>
    <w:qFormat/>
    <w:rsid w:val="005C28FD"/>
    <w:pPr>
      <w:ind w:left="720"/>
      <w:contextualSpacing/>
    </w:pPr>
  </w:style>
  <w:style w:type="character" w:styleId="Hperlink">
    <w:name w:val="Hyperlink"/>
    <w:rsid w:val="00FF0A51"/>
    <w:rPr>
      <w:color w:val="0000FF"/>
      <w:u w:val="single"/>
    </w:rPr>
  </w:style>
  <w:style w:type="paragraph" w:styleId="Kehatekst3">
    <w:name w:val="Body Text 3"/>
    <w:basedOn w:val="Normaallaad"/>
    <w:link w:val="Kehatekst3Mrk"/>
    <w:uiPriority w:val="99"/>
    <w:rsid w:val="00FF0A51"/>
    <w:pPr>
      <w:spacing w:after="120"/>
    </w:pPr>
    <w:rPr>
      <w:sz w:val="16"/>
      <w:szCs w:val="16"/>
      <w:lang w:eastAsia="et-EE"/>
    </w:rPr>
  </w:style>
  <w:style w:type="character" w:customStyle="1" w:styleId="Kehatekst3Mrk">
    <w:name w:val="Kehatekst 3 Märk"/>
    <w:basedOn w:val="Liguvaikefont"/>
    <w:link w:val="Kehatekst3"/>
    <w:uiPriority w:val="99"/>
    <w:rsid w:val="00FF0A51"/>
    <w:rPr>
      <w:sz w:val="16"/>
      <w:szCs w:val="16"/>
    </w:rPr>
  </w:style>
  <w:style w:type="paragraph" w:customStyle="1" w:styleId="NoSpacing1">
    <w:name w:val="No Spacing1"/>
    <w:qFormat/>
    <w:rsid w:val="00FF0A51"/>
    <w:rPr>
      <w:sz w:val="24"/>
    </w:rPr>
  </w:style>
  <w:style w:type="character" w:customStyle="1" w:styleId="Pealkiri1Mrk">
    <w:name w:val="Pealkiri 1 Märk"/>
    <w:basedOn w:val="Liguvaikefont"/>
    <w:link w:val="Pealkiri1"/>
    <w:rsid w:val="00A119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A1193D"/>
    <w:pPr>
      <w:suppressAutoHyphens/>
      <w:autoSpaceDN w:val="0"/>
      <w:jc w:val="both"/>
      <w:textAlignment w:val="baseline"/>
    </w:pPr>
    <w:rPr>
      <w:kern w:val="3"/>
      <w:sz w:val="24"/>
      <w:szCs w:val="24"/>
      <w:lang w:eastAsia="en-US"/>
    </w:rPr>
  </w:style>
  <w:style w:type="paragraph" w:styleId="Pealdis">
    <w:name w:val="caption"/>
    <w:basedOn w:val="Normaallaad"/>
    <w:next w:val="Normaallaad"/>
    <w:uiPriority w:val="35"/>
    <w:unhideWhenUsed/>
    <w:qFormat/>
    <w:locked/>
    <w:rsid w:val="00A1193D"/>
    <w:pPr>
      <w:spacing w:after="200"/>
      <w:jc w:val="both"/>
    </w:pPr>
    <w:rPr>
      <w:i/>
      <w:iCs/>
      <w:color w:val="44546A" w:themeColor="text2"/>
      <w:sz w:val="18"/>
      <w:szCs w:val="18"/>
      <w:lang w:eastAsia="et-EE"/>
    </w:rPr>
  </w:style>
  <w:style w:type="character" w:styleId="Kommentaariviide">
    <w:name w:val="annotation reference"/>
    <w:basedOn w:val="Liguvaikefont"/>
    <w:uiPriority w:val="99"/>
    <w:semiHidden/>
    <w:unhideWhenUsed/>
    <w:rsid w:val="009D0577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9D0577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9D0577"/>
    <w:rPr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9D0577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9D057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5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1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37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sutaja\Desktop\volikogu%20otsus.dot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65d7f7-1fc6-4e78-b5b6-08551c004bee">
      <Terms xmlns="http://schemas.microsoft.com/office/infopath/2007/PartnerControls"/>
    </lcf76f155ced4ddcb4097134ff3c332f>
    <TaxCatchAll xmlns="4a8f5f41-424e-4172-9919-ee06544c6e0d" xsi:nil="true"/>
    <_dlc_DocId xmlns="4a8f5f41-424e-4172-9919-ee06544c6e0d">N2FD3ZNWXJSV-1620658311-115498</_dlc_DocId>
    <_dlc_DocIdUrl xmlns="4a8f5f41-424e-4172-9919-ee06544c6e0d">
      <Url>https://kuusaluvallavalitsus.sharepoint.com/sites/KVV/_layouts/15/DocIdRedir.aspx?ID=N2FD3ZNWXJSV-1620658311-115498</Url>
      <Description>N2FD3ZNWXJSV-1620658311-115498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827D77DFF1C240BFECABCB5814D114" ma:contentTypeVersion="11" ma:contentTypeDescription="Loo uus dokument" ma:contentTypeScope="" ma:versionID="66e757148d7aefb308a01b2d8cf9f8d8">
  <xsd:schema xmlns:xsd="http://www.w3.org/2001/XMLSchema" xmlns:xs="http://www.w3.org/2001/XMLSchema" xmlns:p="http://schemas.microsoft.com/office/2006/metadata/properties" xmlns:ns2="4a8f5f41-424e-4172-9919-ee06544c6e0d" xmlns:ns3="9565d7f7-1fc6-4e78-b5b6-08551c004bee" targetNamespace="http://schemas.microsoft.com/office/2006/metadata/properties" ma:root="true" ma:fieldsID="21c0d9e5c1a565786aa03ec727f01ba6" ns2:_="" ns3:_="">
    <xsd:import namespace="4a8f5f41-424e-4172-9919-ee06544c6e0d"/>
    <xsd:import namespace="9565d7f7-1fc6-4e78-b5b6-08551c004b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f5f41-424e-4172-9919-ee06544c6e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di ID väärtus" ma:description="Sellele üksusele määratud dokumendi ID väärtus." ma:indexed="true" ma:internalName="_dlc_DocId" ma:readOnly="true">
      <xsd:simpleType>
        <xsd:restriction base="dms:Text"/>
      </xsd:simpleType>
    </xsd:element>
    <xsd:element name="_dlc_DocIdUrl" ma:index="9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6a7d73a-ed83-4b3c-b453-96d131886270}" ma:internalName="TaxCatchAll" ma:showField="CatchAllData" ma:web="4a8f5f41-424e-4172-9919-ee06544c6e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5d7f7-1fc6-4e78-b5b6-08551c004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Pildisildid" ma:readOnly="false" ma:fieldId="{5cf76f15-5ced-4ddc-b409-7134ff3c332f}" ma:taxonomyMulti="true" ma:sspId="3a3c541a-561f-466a-9d4d-4d061a08ac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0AA52-87FE-49EB-911B-23F3C34925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E2C4F8-24CB-49D3-A347-3FEC04637F4F}">
  <ds:schemaRefs>
    <ds:schemaRef ds:uri="http://schemas.microsoft.com/office/2006/metadata/properties"/>
    <ds:schemaRef ds:uri="http://schemas.microsoft.com/office/infopath/2007/PartnerControls"/>
    <ds:schemaRef ds:uri="9565d7f7-1fc6-4e78-b5b6-08551c004bee"/>
    <ds:schemaRef ds:uri="4a8f5f41-424e-4172-9919-ee06544c6e0d"/>
  </ds:schemaRefs>
</ds:datastoreItem>
</file>

<file path=customXml/itemProps3.xml><?xml version="1.0" encoding="utf-8"?>
<ds:datastoreItem xmlns:ds="http://schemas.openxmlformats.org/officeDocument/2006/customXml" ds:itemID="{5469420A-3EB4-4327-876E-C0A1D70E1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8f5f41-424e-4172-9919-ee06544c6e0d"/>
    <ds:schemaRef ds:uri="9565d7f7-1fc6-4e78-b5b6-08551c004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B41E3-7353-453A-BB03-C7662E6065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52A046-7588-4F36-A506-3A44339A6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volikogu otsus.dot</Template>
  <TotalTime>134</TotalTime>
  <Pages>2</Pages>
  <Words>419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>EELNÕU</vt:lpstr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EELNÕU</dc:title>
  <dc:subject/>
  <dc:creator>kasutaja</dc:creator>
  <cp:keywords/>
  <dc:description/>
  <cp:lastModifiedBy>Pirge Paju</cp:lastModifiedBy>
  <cp:revision>30</cp:revision>
  <cp:lastPrinted>2015-05-12T12:19:00Z</cp:lastPrinted>
  <dcterms:created xsi:type="dcterms:W3CDTF">2024-04-05T09:11:00Z</dcterms:created>
  <dcterms:modified xsi:type="dcterms:W3CDTF">2026-03-20T10:41:00Z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0x01010024827D77DFF1C240BFECABCB5814D114</vt:lpwstr>
  </property>
  <property fmtid="{D5CDD505-2E9C-101B-9397-08002B2CF9AE}" pid="3" name="Order">
    <vt:r8>11549800</vt:r8>
  </property>
  <property fmtid="{D5CDD505-2E9C-101B-9397-08002B2CF9AE}" pid="4" name="_dlc_DocIdItemGuid">
    <vt:lpwstr>61a9fb87-e9f6-741b-80dc-508b9424db30</vt:lpwstr>
  </property>
  <property fmtid="{D5CDD505-2E9C-101B-9397-08002B2CF9AE}" pid="5" name="MediaServiceImageTags">
    <vt:lpwstr/>
  </property>
</Properties>
</file>